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BF773C5" w14:textId="66D77A73" w:rsidR="000C5405" w:rsidRPr="00D87BB2" w:rsidRDefault="000C5405">
      <w:pPr>
        <w:rPr>
          <w:sz w:val="15"/>
          <w:szCs w:val="15"/>
        </w:rPr>
      </w:pPr>
      <w:r w:rsidRPr="00D87BB2">
        <w:rPr>
          <w:noProof/>
          <w:sz w:val="21"/>
          <w:szCs w:val="21"/>
          <w:lang w:eastAsia="en-AU"/>
        </w:rPr>
        <mc:AlternateContent>
          <mc:Choice Requires="wps">
            <w:drawing>
              <wp:anchor distT="0" distB="0" distL="114300" distR="114300" simplePos="0" relativeHeight="251658240" behindDoc="1" locked="1" layoutInCell="1" allowOverlap="1" wp14:anchorId="42BC6D48" wp14:editId="14C76DA9">
                <wp:simplePos x="0" y="0"/>
                <wp:positionH relativeFrom="page">
                  <wp:align>left</wp:align>
                </wp:positionH>
                <wp:positionV relativeFrom="paragraph">
                  <wp:posOffset>190500</wp:posOffset>
                </wp:positionV>
                <wp:extent cx="3110865" cy="9678035"/>
                <wp:effectExtent l="0" t="0" r="0" b="0"/>
                <wp:wrapNone/>
                <wp:docPr id="4" name="Manual Input 4" descr="Decorative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0865" cy="9678035"/>
                        </a:xfrm>
                        <a:prstGeom prst="flowChartManualInpu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B993356" id="_x0000_t118" coordsize="21600,21600" o:spt="118" path="m,4292l21600,r,21600l,21600xe">
                <v:stroke joinstyle="miter"/>
                <v:path gradientshapeok="t" o:connecttype="custom" o:connectlocs="10800,2146;0,10800;10800,21600;21600,10800" textboxrect="0,4291,21600,21600"/>
              </v:shapetype>
              <v:shape id="Manual Input 4" o:spid="_x0000_s1026" type="#_x0000_t118" alt="Decorative" style="position:absolute;margin-left:0;margin-top:15pt;width:244.95pt;height:762.05pt;z-index:-251658240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" fillcolor="#eaf4d7 [660]" stroked="f" strokeweight="1pt">
                <w10:wrap anchorx="page"/>
                <w10:anchorlock/>
              </v:shape>
            </w:pict>
          </mc:Fallback>
        </mc:AlternateContent>
      </w:r>
    </w:p>
    <w:tbl>
      <w:tblPr>
        <w:tblW w:w="11907" w:type="dxa"/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4172"/>
        <w:gridCol w:w="705"/>
        <w:gridCol w:w="5998"/>
        <w:gridCol w:w="1032"/>
      </w:tblGrid>
      <w:tr w:rsidR="004D5D41" w:rsidRPr="00D87BB2" w14:paraId="7D6ED7E3" w14:textId="77777777" w:rsidTr="454BABA0">
        <w:trPr>
          <w:gridAfter w:val="1"/>
          <w:wAfter w:w="1032" w:type="dxa"/>
          <w:trHeight w:val="417"/>
        </w:trPr>
        <w:tc>
          <w:tcPr>
            <w:tcW w:w="4172" w:type="dxa"/>
            <w:vMerge w:val="restart"/>
            <w:tcMar>
              <w:left w:w="360" w:type="dxa"/>
            </w:tcMar>
            <w:vAlign w:val="bottom"/>
          </w:tcPr>
          <w:p w14:paraId="4F210776" w14:textId="244756CF" w:rsidR="004C54FB" w:rsidRPr="00D87BB2" w:rsidRDefault="00C93686" w:rsidP="00642A57">
            <w:pPr>
              <w:tabs>
                <w:tab w:val="left" w:pos="990"/>
              </w:tabs>
              <w:jc w:val="center"/>
              <w:rPr>
                <w:b/>
                <w:bCs/>
                <w:sz w:val="23"/>
                <w:szCs w:val="23"/>
              </w:rPr>
            </w:pPr>
            <w:r w:rsidRPr="00D87BB2">
              <w:rPr>
                <w:noProof/>
                <w:sz w:val="21"/>
                <w:szCs w:val="21"/>
                <w:lang w:eastAsia="en-AU"/>
              </w:rPr>
              <w:drawing>
                <wp:inline distT="0" distB="0" distL="0" distR="0" wp14:anchorId="0A36E42F" wp14:editId="40541607">
                  <wp:extent cx="1923225" cy="1986086"/>
                  <wp:effectExtent l="133350" t="76200" r="77470" b="12890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1479" cy="199461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  <w:r w:rsidR="004C54FB" w:rsidRPr="00D87BB2">
              <w:rPr>
                <w:b/>
                <w:bCs/>
                <w:sz w:val="49"/>
                <w:szCs w:val="49"/>
              </w:rPr>
              <w:t>JACOB KEMP</w:t>
            </w:r>
          </w:p>
        </w:tc>
        <w:tc>
          <w:tcPr>
            <w:tcW w:w="705" w:type="dxa"/>
            <w:shd w:val="clear" w:color="auto" w:fill="31521B" w:themeFill="accent2" w:themeFillShade="80"/>
          </w:tcPr>
          <w:p w14:paraId="41280ADD" w14:textId="77777777" w:rsidR="006D409C" w:rsidRPr="00D87BB2" w:rsidRDefault="006D409C" w:rsidP="006D409C">
            <w:pPr>
              <w:tabs>
                <w:tab w:val="left" w:pos="990"/>
              </w:tabs>
              <w:rPr>
                <w:sz w:val="21"/>
                <w:szCs w:val="21"/>
              </w:rPr>
            </w:pPr>
          </w:p>
        </w:tc>
        <w:tc>
          <w:tcPr>
            <w:tcW w:w="5998" w:type="dxa"/>
            <w:shd w:val="clear" w:color="auto" w:fill="31521B" w:themeFill="accent2" w:themeFillShade="80"/>
            <w:vAlign w:val="center"/>
          </w:tcPr>
          <w:p w14:paraId="3835A7B0" w14:textId="1D43C4BD" w:rsidR="006D409C" w:rsidRPr="00D87BB2" w:rsidRDefault="1DB8A9AF" w:rsidP="00776643">
            <w:pPr>
              <w:pStyle w:val="Heading1"/>
              <w:rPr>
                <w:sz w:val="45"/>
                <w:szCs w:val="45"/>
              </w:rPr>
            </w:pPr>
            <w:r w:rsidRPr="00D87BB2">
              <w:rPr>
                <w:sz w:val="45"/>
                <w:szCs w:val="45"/>
              </w:rPr>
              <w:t>S</w:t>
            </w:r>
            <w:r w:rsidR="1D2A3776" w:rsidRPr="00D87BB2">
              <w:rPr>
                <w:sz w:val="45"/>
                <w:szCs w:val="45"/>
              </w:rPr>
              <w:t>kills</w:t>
            </w:r>
            <w:r w:rsidRPr="00D87BB2">
              <w:rPr>
                <w:sz w:val="45"/>
                <w:szCs w:val="45"/>
              </w:rPr>
              <w:t xml:space="preserve"> </w:t>
            </w:r>
            <w:proofErr w:type="gramStart"/>
            <w:r w:rsidRPr="00D87BB2">
              <w:rPr>
                <w:sz w:val="45"/>
                <w:szCs w:val="45"/>
              </w:rPr>
              <w:t xml:space="preserve">and </w:t>
            </w:r>
            <w:r w:rsidR="5BA82D45" w:rsidRPr="00D87BB2">
              <w:rPr>
                <w:sz w:val="45"/>
                <w:szCs w:val="45"/>
              </w:rPr>
              <w:t xml:space="preserve"> </w:t>
            </w:r>
            <w:r w:rsidR="75EE952F" w:rsidRPr="00D87BB2">
              <w:rPr>
                <w:sz w:val="45"/>
                <w:szCs w:val="45"/>
              </w:rPr>
              <w:t>reference</w:t>
            </w:r>
            <w:proofErr w:type="gramEnd"/>
          </w:p>
        </w:tc>
      </w:tr>
      <w:tr w:rsidR="004D5D41" w:rsidRPr="00D87BB2" w14:paraId="03AA0400" w14:textId="77777777" w:rsidTr="454BABA0">
        <w:trPr>
          <w:gridAfter w:val="1"/>
          <w:wAfter w:w="1032" w:type="dxa"/>
          <w:trHeight w:val="2774"/>
        </w:trPr>
        <w:tc>
          <w:tcPr>
            <w:tcW w:w="4172" w:type="dxa"/>
            <w:vMerge/>
            <w:tcMar>
              <w:left w:w="360" w:type="dxa"/>
            </w:tcMar>
            <w:vAlign w:val="bottom"/>
          </w:tcPr>
          <w:p w14:paraId="205D0E36" w14:textId="77777777" w:rsidR="006D409C" w:rsidRPr="00D87BB2" w:rsidRDefault="006D409C" w:rsidP="00776643">
            <w:pPr>
              <w:tabs>
                <w:tab w:val="left" w:pos="990"/>
              </w:tabs>
              <w:jc w:val="center"/>
              <w:rPr>
                <w:noProof/>
                <w:sz w:val="21"/>
                <w:szCs w:val="21"/>
              </w:rPr>
            </w:pPr>
          </w:p>
        </w:tc>
        <w:tc>
          <w:tcPr>
            <w:tcW w:w="705" w:type="dxa"/>
            <w:tcMar>
              <w:left w:w="0" w:type="dxa"/>
              <w:right w:w="0" w:type="dxa"/>
            </w:tcMar>
          </w:tcPr>
          <w:p w14:paraId="2CF6F314" w14:textId="77777777" w:rsidR="006D409C" w:rsidRPr="00D87BB2" w:rsidRDefault="006D409C" w:rsidP="00776643">
            <w:pPr>
              <w:tabs>
                <w:tab w:val="left" w:pos="990"/>
              </w:tabs>
              <w:rPr>
                <w:sz w:val="21"/>
                <w:szCs w:val="21"/>
              </w:rPr>
            </w:pPr>
            <w:r w:rsidRPr="00D87BB2">
              <w:rPr>
                <w:noProof/>
                <w:sz w:val="21"/>
                <w:szCs w:val="21"/>
                <w:lang w:val="en-AU" w:eastAsia="en-AU"/>
              </w:rPr>
              <mc:AlternateContent>
                <mc:Choice Requires="wps">
                  <w:drawing>
                    <wp:inline distT="0" distB="0" distL="0" distR="0" wp14:anchorId="36349131" wp14:editId="19B2C910">
                      <wp:extent cx="227812" cy="311173"/>
                      <wp:effectExtent l="0" t="3810" r="0" b="0"/>
                      <wp:docPr id="3" name="Right Triangle 3" descr="Decorative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227812" cy="311173"/>
                              </a:xfrm>
                              <a:custGeom>
                                <a:avLst/>
                                <a:gdLst>
                                  <a:gd name="connsiteX0" fmla="*/ 0 w 342900"/>
                                  <a:gd name="connsiteY0" fmla="*/ 342900 h 342900"/>
                                  <a:gd name="connsiteX1" fmla="*/ 0 w 342900"/>
                                  <a:gd name="connsiteY1" fmla="*/ 0 h 342900"/>
                                  <a:gd name="connsiteX2" fmla="*/ 342900 w 342900"/>
                                  <a:gd name="connsiteY2" fmla="*/ 342900 h 342900"/>
                                  <a:gd name="connsiteX3" fmla="*/ 0 w 342900"/>
                                  <a:gd name="connsiteY3" fmla="*/ 342900 h 342900"/>
                                  <a:gd name="connsiteX0" fmla="*/ 0 w 346648"/>
                                  <a:gd name="connsiteY0" fmla="*/ 342900 h 342900"/>
                                  <a:gd name="connsiteX1" fmla="*/ 0 w 346648"/>
                                  <a:gd name="connsiteY1" fmla="*/ 0 h 342900"/>
                                  <a:gd name="connsiteX2" fmla="*/ 346648 w 346648"/>
                                  <a:gd name="connsiteY2" fmla="*/ 108679 h 342900"/>
                                  <a:gd name="connsiteX3" fmla="*/ 0 w 346648"/>
                                  <a:gd name="connsiteY3" fmla="*/ 342900 h 342900"/>
                                  <a:gd name="connsiteX0" fmla="*/ 1207 w 347855"/>
                                  <a:gd name="connsiteY0" fmla="*/ 234221 h 234221"/>
                                  <a:gd name="connsiteX1" fmla="*/ 0 w 347855"/>
                                  <a:gd name="connsiteY1" fmla="*/ 2598 h 234221"/>
                                  <a:gd name="connsiteX2" fmla="*/ 347855 w 347855"/>
                                  <a:gd name="connsiteY2" fmla="*/ 0 h 234221"/>
                                  <a:gd name="connsiteX3" fmla="*/ 1207 w 347855"/>
                                  <a:gd name="connsiteY3" fmla="*/ 234221 h 234221"/>
                                  <a:gd name="connsiteX0" fmla="*/ 1207 w 346895"/>
                                  <a:gd name="connsiteY0" fmla="*/ 231995 h 231995"/>
                                  <a:gd name="connsiteX1" fmla="*/ 0 w 346895"/>
                                  <a:gd name="connsiteY1" fmla="*/ 372 h 231995"/>
                                  <a:gd name="connsiteX2" fmla="*/ 346895 w 346895"/>
                                  <a:gd name="connsiteY2" fmla="*/ 0 h 231995"/>
                                  <a:gd name="connsiteX3" fmla="*/ 1207 w 346895"/>
                                  <a:gd name="connsiteY3" fmla="*/ 231995 h 231995"/>
                                  <a:gd name="connsiteX0" fmla="*/ 2426 w 346895"/>
                                  <a:gd name="connsiteY0" fmla="*/ 347348 h 347348"/>
                                  <a:gd name="connsiteX1" fmla="*/ 0 w 346895"/>
                                  <a:gd name="connsiteY1" fmla="*/ 372 h 347348"/>
                                  <a:gd name="connsiteX2" fmla="*/ 346895 w 346895"/>
                                  <a:gd name="connsiteY2" fmla="*/ 0 h 347348"/>
                                  <a:gd name="connsiteX3" fmla="*/ 2426 w 346895"/>
                                  <a:gd name="connsiteY3" fmla="*/ 347348 h 34734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346895" h="347348">
                                    <a:moveTo>
                                      <a:pt x="2426" y="347348"/>
                                    </a:moveTo>
                                    <a:cubicBezTo>
                                      <a:pt x="2024" y="270140"/>
                                      <a:pt x="402" y="77580"/>
                                      <a:pt x="0" y="372"/>
                                    </a:cubicBezTo>
                                    <a:lnTo>
                                      <a:pt x="346895" y="0"/>
                                    </a:lnTo>
                                    <a:lnTo>
                                      <a:pt x="2426" y="34734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C17DA18" w14:textId="77777777" w:rsidR="006D409C" w:rsidRPr="00D87BB2" w:rsidRDefault="006D409C" w:rsidP="006D409C">
                                  <w:pPr>
                                    <w:jc w:val="center"/>
                                    <w:rPr>
                                      <w:color w:val="455F51" w:themeColor="text2"/>
                                      <w:sz w:val="21"/>
                                      <w:szCs w:val="21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36349131" id="Right Triangle 3" o:spid="_x0000_s1026" alt="Decorative" style="width:17.95pt;height:24.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346895,34734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" adj="-11796480,,5400" path="m2426,347348c2024,270140,402,77580,,372l346895,,2426,347348xe" fillcolor="#729928 [2404]" stroked="f" strokeweight="1pt">
                      <v:stroke joinstyle="miter"/>
                      <v:formulas/>
                      <v:path arrowok="t" o:connecttype="custom" o:connectlocs="1593,311173;0,333;227812,0;1593,311173" o:connectangles="0,0,0,0" textboxrect="0,0,346895,347348"/>
                      <v:textbox>
                        <w:txbxContent>
                          <w:p w14:paraId="7C17DA18" w14:textId="77777777" w:rsidR="006D409C" w:rsidRPr="00D87BB2" w:rsidRDefault="006D409C" w:rsidP="006D409C">
                            <w:pPr>
                              <w:jc w:val="center"/>
                              <w:rPr>
                                <w:color w:val="455F51" w:themeColor="text2"/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5998" w:type="dxa"/>
          </w:tcPr>
          <w:p w14:paraId="2BC4716F" w14:textId="0ABBF4E4" w:rsidR="009C570B" w:rsidRPr="00D87BB2" w:rsidRDefault="00A43735" w:rsidP="00FB3871">
            <w:pPr>
              <w:numPr>
                <w:ilvl w:val="0"/>
                <w:numId w:val="2"/>
              </w:numPr>
              <w:rPr>
                <w:sz w:val="23"/>
                <w:szCs w:val="23"/>
              </w:rPr>
            </w:pPr>
            <w:r w:rsidRPr="00D87BB2">
              <w:rPr>
                <w:sz w:val="23"/>
                <w:szCs w:val="23"/>
              </w:rPr>
              <w:t>C</w:t>
            </w:r>
            <w:r w:rsidR="00073FCB" w:rsidRPr="00D87BB2">
              <w:rPr>
                <w:sz w:val="23"/>
                <w:szCs w:val="23"/>
              </w:rPr>
              <w:t>ocktail preparation and drink</w:t>
            </w:r>
            <w:r w:rsidRPr="00D87BB2">
              <w:rPr>
                <w:sz w:val="23"/>
                <w:szCs w:val="23"/>
              </w:rPr>
              <w:t xml:space="preserve"> </w:t>
            </w:r>
            <w:r w:rsidR="00DB2C94" w:rsidRPr="00D87BB2">
              <w:rPr>
                <w:sz w:val="23"/>
                <w:szCs w:val="23"/>
              </w:rPr>
              <w:t>mixing</w:t>
            </w:r>
          </w:p>
          <w:p w14:paraId="6FF5AE86" w14:textId="14CA30F2" w:rsidR="00FB3871" w:rsidRPr="00D87BB2" w:rsidRDefault="00FB3871" w:rsidP="00FB3871">
            <w:pPr>
              <w:numPr>
                <w:ilvl w:val="0"/>
                <w:numId w:val="2"/>
              </w:numPr>
              <w:rPr>
                <w:sz w:val="23"/>
                <w:szCs w:val="23"/>
              </w:rPr>
            </w:pPr>
            <w:r w:rsidRPr="00D87BB2">
              <w:rPr>
                <w:sz w:val="23"/>
                <w:szCs w:val="23"/>
              </w:rPr>
              <w:t>Strong customer service and communication skills</w:t>
            </w:r>
          </w:p>
          <w:p w14:paraId="3F353B86" w14:textId="77777777" w:rsidR="00FB3871" w:rsidRPr="00D87BB2" w:rsidRDefault="00FB3871" w:rsidP="00FB3871">
            <w:pPr>
              <w:numPr>
                <w:ilvl w:val="0"/>
                <w:numId w:val="2"/>
              </w:numPr>
              <w:rPr>
                <w:sz w:val="23"/>
                <w:szCs w:val="23"/>
              </w:rPr>
            </w:pPr>
            <w:r w:rsidRPr="00D87BB2">
              <w:rPr>
                <w:sz w:val="23"/>
                <w:szCs w:val="23"/>
              </w:rPr>
              <w:t>Ability to multitask and thrive in a fast-paced environment</w:t>
            </w:r>
          </w:p>
          <w:p w14:paraId="78394C6F" w14:textId="77777777" w:rsidR="00FB3871" w:rsidRPr="00D87BB2" w:rsidRDefault="00FB3871" w:rsidP="00FB3871">
            <w:pPr>
              <w:numPr>
                <w:ilvl w:val="0"/>
                <w:numId w:val="2"/>
              </w:numPr>
              <w:rPr>
                <w:sz w:val="23"/>
                <w:szCs w:val="23"/>
              </w:rPr>
            </w:pPr>
            <w:r w:rsidRPr="00D87BB2">
              <w:rPr>
                <w:sz w:val="23"/>
                <w:szCs w:val="23"/>
              </w:rPr>
              <w:t>Knowledge of health and safety regulations</w:t>
            </w:r>
          </w:p>
          <w:p w14:paraId="14CEC8FE" w14:textId="77777777" w:rsidR="00257DB0" w:rsidRPr="00D87BB2" w:rsidRDefault="00FB3871" w:rsidP="00FB3871">
            <w:pPr>
              <w:numPr>
                <w:ilvl w:val="0"/>
                <w:numId w:val="2"/>
              </w:numPr>
              <w:rPr>
                <w:sz w:val="23"/>
                <w:szCs w:val="23"/>
              </w:rPr>
            </w:pPr>
            <w:r w:rsidRPr="00D87BB2">
              <w:rPr>
                <w:sz w:val="23"/>
                <w:szCs w:val="23"/>
              </w:rPr>
              <w:t>Proficient in cash handling and point-of-sale systems</w:t>
            </w:r>
          </w:p>
          <w:p w14:paraId="3D6EDC61" w14:textId="5FF60148" w:rsidR="00FB3871" w:rsidRPr="00D87BB2" w:rsidRDefault="00FB3871" w:rsidP="454BABA0">
            <w:pPr>
              <w:rPr>
                <w:sz w:val="23"/>
                <w:szCs w:val="23"/>
              </w:rPr>
            </w:pPr>
          </w:p>
          <w:p w14:paraId="0EBABBF1" w14:textId="4849BF4D" w:rsidR="005E28A5" w:rsidRPr="00D87BB2" w:rsidRDefault="197BB43D" w:rsidP="454BABA0">
            <w:pPr>
              <w:rPr>
                <w:sz w:val="23"/>
                <w:szCs w:val="23"/>
              </w:rPr>
            </w:pPr>
            <w:r w:rsidRPr="00D87BB2">
              <w:rPr>
                <w:sz w:val="23"/>
                <w:szCs w:val="23"/>
              </w:rPr>
              <w:t xml:space="preserve">        Bianca</w:t>
            </w:r>
            <w:r w:rsidR="56384065" w:rsidRPr="00D87BB2">
              <w:rPr>
                <w:sz w:val="23"/>
                <w:szCs w:val="23"/>
              </w:rPr>
              <w:t xml:space="preserve"> </w:t>
            </w:r>
            <w:r w:rsidR="5DA4213D" w:rsidRPr="00D87BB2">
              <w:rPr>
                <w:sz w:val="23"/>
                <w:szCs w:val="23"/>
              </w:rPr>
              <w:t>Serrano</w:t>
            </w:r>
            <w:r w:rsidRPr="00D87BB2">
              <w:rPr>
                <w:sz w:val="23"/>
                <w:szCs w:val="23"/>
              </w:rPr>
              <w:t xml:space="preserve">                        Copper </w:t>
            </w:r>
            <w:r w:rsidR="12436E88" w:rsidRPr="00D87BB2">
              <w:rPr>
                <w:sz w:val="23"/>
                <w:szCs w:val="23"/>
              </w:rPr>
              <w:t>Kirsh</w:t>
            </w:r>
          </w:p>
          <w:p w14:paraId="7C5929EB" w14:textId="064EFF4C" w:rsidR="005E28A5" w:rsidRPr="00D87BB2" w:rsidRDefault="20A7885E" w:rsidP="454BABA0">
            <w:pPr>
              <w:rPr>
                <w:sz w:val="23"/>
                <w:szCs w:val="23"/>
              </w:rPr>
            </w:pPr>
            <w:r w:rsidRPr="00D87BB2">
              <w:rPr>
                <w:sz w:val="23"/>
                <w:szCs w:val="23"/>
              </w:rPr>
              <w:t xml:space="preserve">        [831] 246-</w:t>
            </w:r>
            <w:r w:rsidR="07BECE42" w:rsidRPr="00D87BB2">
              <w:rPr>
                <w:sz w:val="23"/>
                <w:szCs w:val="23"/>
              </w:rPr>
              <w:t xml:space="preserve">3412                   </w:t>
            </w:r>
            <w:proofErr w:type="gramStart"/>
            <w:r w:rsidR="07BECE42" w:rsidRPr="00D87BB2">
              <w:rPr>
                <w:sz w:val="23"/>
                <w:szCs w:val="23"/>
              </w:rPr>
              <w:t xml:space="preserve">   [</w:t>
            </w:r>
            <w:proofErr w:type="gramEnd"/>
            <w:r w:rsidR="07BECE42" w:rsidRPr="00D87BB2">
              <w:rPr>
                <w:sz w:val="23"/>
                <w:szCs w:val="23"/>
              </w:rPr>
              <w:t>206] 718-5220</w:t>
            </w:r>
          </w:p>
        </w:tc>
      </w:tr>
      <w:tr w:rsidR="004D5D41" w:rsidRPr="00D87BB2" w14:paraId="2A9FEA03" w14:textId="77777777" w:rsidTr="454BABA0">
        <w:trPr>
          <w:gridAfter w:val="1"/>
          <w:wAfter w:w="1032" w:type="dxa"/>
          <w:trHeight w:val="395"/>
        </w:trPr>
        <w:tc>
          <w:tcPr>
            <w:tcW w:w="4172" w:type="dxa"/>
            <w:vMerge w:val="restart"/>
            <w:tcMar>
              <w:left w:w="360" w:type="dxa"/>
            </w:tcMar>
            <w:vAlign w:val="bottom"/>
          </w:tcPr>
          <w:p w14:paraId="73AE99BB" w14:textId="4CAA17DA" w:rsidR="00C93686" w:rsidRPr="00D87BB2" w:rsidRDefault="004C54FB" w:rsidP="00975D2E">
            <w:pPr>
              <w:pStyle w:val="Heading2"/>
              <w:rPr>
                <w:sz w:val="24"/>
                <w:szCs w:val="24"/>
              </w:rPr>
            </w:pPr>
            <w:r w:rsidRPr="00D87BB2">
              <w:rPr>
                <w:sz w:val="24"/>
                <w:szCs w:val="24"/>
              </w:rPr>
              <w:t>pROFILE</w:t>
            </w:r>
          </w:p>
          <w:p w14:paraId="6C368CEB" w14:textId="77777777" w:rsidR="00975D2E" w:rsidRPr="00D87BB2" w:rsidRDefault="00975D2E" w:rsidP="00C93686">
            <w:pPr>
              <w:pStyle w:val="ProfileText"/>
              <w:rPr>
                <w:sz w:val="26"/>
                <w:szCs w:val="26"/>
              </w:rPr>
            </w:pPr>
          </w:p>
          <w:p w14:paraId="4FB0E542" w14:textId="3F2DEAF6" w:rsidR="000645A1" w:rsidRPr="00D87BB2" w:rsidRDefault="50CEF764" w:rsidP="454BABA0">
            <w:pPr>
              <w:pStyle w:val="ProfileText"/>
              <w:rPr>
                <w:sz w:val="23"/>
                <w:szCs w:val="23"/>
              </w:rPr>
            </w:pPr>
            <w:r w:rsidRPr="00D87BB2">
              <w:rPr>
                <w:sz w:val="23"/>
                <w:szCs w:val="23"/>
              </w:rPr>
              <w:t xml:space="preserve">Dynamic and energetic bartender with 6 years of experience in fast-paced bar environments, skilled in mixing drinks, providing excellent customer service, and maintaining a clean and organized bar. </w:t>
            </w:r>
            <w:r w:rsidR="070860E0" w:rsidRPr="00D87BB2">
              <w:rPr>
                <w:sz w:val="23"/>
                <w:szCs w:val="23"/>
              </w:rPr>
              <w:t>Additionally,</w:t>
            </w:r>
            <w:r w:rsidRPr="00D87BB2">
              <w:rPr>
                <w:sz w:val="23"/>
                <w:szCs w:val="23"/>
              </w:rPr>
              <w:t xml:space="preserve"> experienced as a glass blower and second in charge at a high-revenue company, with a background in hospitality and</w:t>
            </w:r>
            <w:r w:rsidR="591C399C" w:rsidRPr="00D87BB2">
              <w:rPr>
                <w:sz w:val="23"/>
                <w:szCs w:val="23"/>
              </w:rPr>
              <w:t xml:space="preserve"> </w:t>
            </w:r>
            <w:r w:rsidRPr="00D87BB2">
              <w:rPr>
                <w:sz w:val="23"/>
                <w:szCs w:val="23"/>
              </w:rPr>
              <w:t>maintenance.</w:t>
            </w:r>
          </w:p>
          <w:p w14:paraId="7AE60118" w14:textId="77777777" w:rsidR="000645A1" w:rsidRPr="00D87BB2" w:rsidRDefault="000645A1" w:rsidP="000645A1">
            <w:pPr>
              <w:pStyle w:val="ProfileText"/>
              <w:rPr>
                <w:sz w:val="23"/>
                <w:szCs w:val="23"/>
              </w:rPr>
            </w:pPr>
          </w:p>
          <w:p w14:paraId="72D63395" w14:textId="77777777" w:rsidR="000645A1" w:rsidRPr="00D87BB2" w:rsidRDefault="000645A1" w:rsidP="000645A1">
            <w:pPr>
              <w:pStyle w:val="ProfileText"/>
              <w:rPr>
                <w:sz w:val="23"/>
                <w:szCs w:val="23"/>
              </w:rPr>
            </w:pPr>
          </w:p>
          <w:p w14:paraId="1D5BE5ED" w14:textId="4C6B693B" w:rsidR="007A059B" w:rsidRPr="00D87BB2" w:rsidRDefault="007A059B" w:rsidP="007A059B">
            <w:pPr>
              <w:pStyle w:val="Heading2"/>
            </w:pPr>
            <w:r w:rsidRPr="00D87BB2">
              <w:t>EDCUATION</w:t>
            </w:r>
          </w:p>
          <w:p w14:paraId="49F4521C" w14:textId="7ABB7C15" w:rsidR="00800388" w:rsidRPr="00D87BB2" w:rsidRDefault="6BE88020" w:rsidP="004D5D41">
            <w:pPr>
              <w:pStyle w:val="NormalWeb"/>
              <w:rPr>
                <w:sz w:val="26"/>
                <w:szCs w:val="26"/>
              </w:rPr>
            </w:pPr>
            <w:r w:rsidRPr="00D87BB2">
              <w:rPr>
                <w:sz w:val="26"/>
                <w:szCs w:val="26"/>
              </w:rPr>
              <w:t>General Education</w:t>
            </w:r>
            <w:r w:rsidR="00CA7A33" w:rsidRPr="00D87BB2">
              <w:rPr>
                <w:sz w:val="23"/>
                <w:szCs w:val="23"/>
              </w:rPr>
              <w:br/>
            </w:r>
            <w:r w:rsidRPr="00D87BB2">
              <w:rPr>
                <w:rStyle w:val="Emphasis"/>
                <w:sz w:val="26"/>
                <w:szCs w:val="26"/>
              </w:rPr>
              <w:t>Santa Barbara City College</w:t>
            </w:r>
            <w:r w:rsidRPr="00D87BB2">
              <w:rPr>
                <w:sz w:val="26"/>
                <w:szCs w:val="26"/>
              </w:rPr>
              <w:t xml:space="preserve">  Santa Barbara, CA</w:t>
            </w:r>
            <w:r w:rsidR="00CA7A33" w:rsidRPr="00D87BB2">
              <w:rPr>
                <w:sz w:val="23"/>
                <w:szCs w:val="23"/>
              </w:rPr>
              <w:br/>
            </w:r>
            <w:r w:rsidRPr="00D87BB2">
              <w:rPr>
                <w:rStyle w:val="Emphasis"/>
                <w:sz w:val="26"/>
                <w:szCs w:val="26"/>
              </w:rPr>
              <w:t>2010 – 2013</w:t>
            </w:r>
          </w:p>
          <w:p w14:paraId="0A56C3CF" w14:textId="501B363F" w:rsidR="574F7A6C" w:rsidRPr="00D87BB2" w:rsidRDefault="574F7A6C" w:rsidP="454BABA0">
            <w:pPr>
              <w:pStyle w:val="Heading2"/>
              <w:pBdr>
                <w:bottom w:val="single" w:sz="8" w:space="1" w:color="99CB38"/>
              </w:pBdr>
              <w:rPr>
                <w:sz w:val="24"/>
                <w:szCs w:val="24"/>
              </w:rPr>
            </w:pPr>
            <w:r w:rsidRPr="00D87BB2">
              <w:t>Phone</w:t>
            </w:r>
          </w:p>
          <w:p w14:paraId="787EB535" w14:textId="77777777" w:rsidR="00C93686" w:rsidRPr="00D87BB2" w:rsidRDefault="00C93686" w:rsidP="00C93686">
            <w:pPr>
              <w:pStyle w:val="ContactDetails"/>
              <w:rPr>
                <w:sz w:val="26"/>
                <w:szCs w:val="26"/>
              </w:rPr>
            </w:pPr>
            <w:r w:rsidRPr="00D87BB2">
              <w:rPr>
                <w:sz w:val="26"/>
                <w:szCs w:val="26"/>
                <w:lang w:val="fr-FR"/>
              </w:rPr>
              <w:t>831 234-3447</w:t>
            </w:r>
          </w:p>
          <w:p w14:paraId="074CE04E" w14:textId="0B5DA67B" w:rsidR="004D5D41" w:rsidRPr="00D87BB2" w:rsidRDefault="004D5D41" w:rsidP="004D5D41">
            <w:pPr>
              <w:pStyle w:val="Heading2"/>
            </w:pPr>
            <w:r w:rsidRPr="00D87BB2">
              <w:t>email</w:t>
            </w:r>
          </w:p>
          <w:p w14:paraId="19C9C303" w14:textId="6561FF13" w:rsidR="004D5D41" w:rsidRPr="00D87BB2" w:rsidRDefault="00BA7E38" w:rsidP="004D5D41">
            <w:pPr>
              <w:rPr>
                <w:sz w:val="26"/>
                <w:szCs w:val="26"/>
              </w:rPr>
            </w:pPr>
            <w:r w:rsidRPr="00D87BB2">
              <w:rPr>
                <w:sz w:val="26"/>
                <w:szCs w:val="26"/>
              </w:rPr>
              <w:t>JAKEMP831@GMAIL.COM</w:t>
            </w:r>
          </w:p>
          <w:p w14:paraId="55B4ECCC" w14:textId="714DF3B2" w:rsidR="004D5D41" w:rsidRPr="00D87BB2" w:rsidRDefault="004D5D41" w:rsidP="454BABA0">
            <w:pPr>
              <w:rPr>
                <w:sz w:val="21"/>
                <w:szCs w:val="21"/>
              </w:rPr>
            </w:pPr>
          </w:p>
        </w:tc>
        <w:tc>
          <w:tcPr>
            <w:tcW w:w="705" w:type="dxa"/>
            <w:shd w:val="clear" w:color="auto" w:fill="31521B" w:themeFill="accent2" w:themeFillShade="80"/>
          </w:tcPr>
          <w:p w14:paraId="18ED4480" w14:textId="77777777" w:rsidR="006D409C" w:rsidRPr="00D87BB2" w:rsidRDefault="006D409C" w:rsidP="00776643">
            <w:pPr>
              <w:tabs>
                <w:tab w:val="left" w:pos="990"/>
              </w:tabs>
              <w:rPr>
                <w:sz w:val="21"/>
                <w:szCs w:val="21"/>
              </w:rPr>
            </w:pPr>
          </w:p>
        </w:tc>
        <w:tc>
          <w:tcPr>
            <w:tcW w:w="5998" w:type="dxa"/>
            <w:shd w:val="clear" w:color="auto" w:fill="31521B" w:themeFill="accent2" w:themeFillShade="80"/>
            <w:vAlign w:val="center"/>
          </w:tcPr>
          <w:p w14:paraId="616995AD" w14:textId="48E64332" w:rsidR="006D409C" w:rsidRPr="00D87BB2" w:rsidRDefault="00A6019D" w:rsidP="00776643">
            <w:pPr>
              <w:pStyle w:val="Heading1"/>
              <w:rPr>
                <w:b/>
                <w:sz w:val="45"/>
                <w:szCs w:val="45"/>
              </w:rPr>
            </w:pPr>
            <w:r w:rsidRPr="00D87BB2">
              <w:rPr>
                <w:b/>
                <w:sz w:val="45"/>
                <w:szCs w:val="45"/>
              </w:rPr>
              <w:t>work experience</w:t>
            </w:r>
          </w:p>
        </w:tc>
      </w:tr>
      <w:tr w:rsidR="004D5D41" w:rsidRPr="00D87BB2" w14:paraId="2A3AE64D" w14:textId="77777777" w:rsidTr="454BABA0">
        <w:trPr>
          <w:trHeight w:val="10179"/>
        </w:trPr>
        <w:tc>
          <w:tcPr>
            <w:tcW w:w="4172" w:type="dxa"/>
            <w:vMerge/>
            <w:vAlign w:val="bottom"/>
          </w:tcPr>
          <w:p w14:paraId="53E13899" w14:textId="77777777" w:rsidR="006D409C" w:rsidRPr="00D87BB2" w:rsidRDefault="006D409C" w:rsidP="00776643">
            <w:pPr>
              <w:ind w:right="0"/>
              <w:rPr>
                <w:noProof/>
                <w:sz w:val="21"/>
                <w:szCs w:val="21"/>
              </w:rPr>
            </w:pPr>
          </w:p>
        </w:tc>
        <w:tc>
          <w:tcPr>
            <w:tcW w:w="705" w:type="dxa"/>
            <w:tcMar>
              <w:left w:w="0" w:type="dxa"/>
              <w:right w:w="0" w:type="dxa"/>
            </w:tcMar>
          </w:tcPr>
          <w:p w14:paraId="024538AD" w14:textId="77777777" w:rsidR="006D409C" w:rsidRPr="00D87BB2" w:rsidRDefault="00F56513" w:rsidP="00776643">
            <w:pPr>
              <w:tabs>
                <w:tab w:val="left" w:pos="990"/>
              </w:tabs>
              <w:rPr>
                <w:sz w:val="21"/>
                <w:szCs w:val="21"/>
              </w:rPr>
            </w:pPr>
            <w:r w:rsidRPr="00D87BB2">
              <w:rPr>
                <w:noProof/>
                <w:sz w:val="21"/>
                <w:szCs w:val="21"/>
                <w:lang w:val="en-AU" w:eastAsia="en-AU"/>
              </w:rPr>
              <mc:AlternateContent>
                <mc:Choice Requires="wps">
                  <w:drawing>
                    <wp:inline distT="0" distB="0" distL="0" distR="0" wp14:anchorId="7AD8307E" wp14:editId="52C94F21">
                      <wp:extent cx="227812" cy="311173"/>
                      <wp:effectExtent l="0" t="3810" r="0" b="0"/>
                      <wp:docPr id="6" name="Right Triangle 3" descr="Decorative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227812" cy="311173"/>
                              </a:xfrm>
                              <a:custGeom>
                                <a:avLst/>
                                <a:gdLst>
                                  <a:gd name="connsiteX0" fmla="*/ 0 w 342900"/>
                                  <a:gd name="connsiteY0" fmla="*/ 342900 h 342900"/>
                                  <a:gd name="connsiteX1" fmla="*/ 0 w 342900"/>
                                  <a:gd name="connsiteY1" fmla="*/ 0 h 342900"/>
                                  <a:gd name="connsiteX2" fmla="*/ 342900 w 342900"/>
                                  <a:gd name="connsiteY2" fmla="*/ 342900 h 342900"/>
                                  <a:gd name="connsiteX3" fmla="*/ 0 w 342900"/>
                                  <a:gd name="connsiteY3" fmla="*/ 342900 h 342900"/>
                                  <a:gd name="connsiteX0" fmla="*/ 0 w 346648"/>
                                  <a:gd name="connsiteY0" fmla="*/ 342900 h 342900"/>
                                  <a:gd name="connsiteX1" fmla="*/ 0 w 346648"/>
                                  <a:gd name="connsiteY1" fmla="*/ 0 h 342900"/>
                                  <a:gd name="connsiteX2" fmla="*/ 346648 w 346648"/>
                                  <a:gd name="connsiteY2" fmla="*/ 108679 h 342900"/>
                                  <a:gd name="connsiteX3" fmla="*/ 0 w 346648"/>
                                  <a:gd name="connsiteY3" fmla="*/ 342900 h 342900"/>
                                  <a:gd name="connsiteX0" fmla="*/ 1207 w 347855"/>
                                  <a:gd name="connsiteY0" fmla="*/ 234221 h 234221"/>
                                  <a:gd name="connsiteX1" fmla="*/ 0 w 347855"/>
                                  <a:gd name="connsiteY1" fmla="*/ 2598 h 234221"/>
                                  <a:gd name="connsiteX2" fmla="*/ 347855 w 347855"/>
                                  <a:gd name="connsiteY2" fmla="*/ 0 h 234221"/>
                                  <a:gd name="connsiteX3" fmla="*/ 1207 w 347855"/>
                                  <a:gd name="connsiteY3" fmla="*/ 234221 h 234221"/>
                                  <a:gd name="connsiteX0" fmla="*/ 1207 w 346895"/>
                                  <a:gd name="connsiteY0" fmla="*/ 231995 h 231995"/>
                                  <a:gd name="connsiteX1" fmla="*/ 0 w 346895"/>
                                  <a:gd name="connsiteY1" fmla="*/ 372 h 231995"/>
                                  <a:gd name="connsiteX2" fmla="*/ 346895 w 346895"/>
                                  <a:gd name="connsiteY2" fmla="*/ 0 h 231995"/>
                                  <a:gd name="connsiteX3" fmla="*/ 1207 w 346895"/>
                                  <a:gd name="connsiteY3" fmla="*/ 231995 h 231995"/>
                                  <a:gd name="connsiteX0" fmla="*/ 2426 w 346895"/>
                                  <a:gd name="connsiteY0" fmla="*/ 347348 h 347348"/>
                                  <a:gd name="connsiteX1" fmla="*/ 0 w 346895"/>
                                  <a:gd name="connsiteY1" fmla="*/ 372 h 347348"/>
                                  <a:gd name="connsiteX2" fmla="*/ 346895 w 346895"/>
                                  <a:gd name="connsiteY2" fmla="*/ 0 h 347348"/>
                                  <a:gd name="connsiteX3" fmla="*/ 2426 w 346895"/>
                                  <a:gd name="connsiteY3" fmla="*/ 347348 h 34734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346895" h="347348">
                                    <a:moveTo>
                                      <a:pt x="2426" y="347348"/>
                                    </a:moveTo>
                                    <a:cubicBezTo>
                                      <a:pt x="2024" y="270140"/>
                                      <a:pt x="402" y="77580"/>
                                      <a:pt x="0" y="372"/>
                                    </a:cubicBezTo>
                                    <a:lnTo>
                                      <a:pt x="346895" y="0"/>
                                    </a:lnTo>
                                    <a:lnTo>
                                      <a:pt x="2426" y="34734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6E3D7F3" w14:textId="77777777" w:rsidR="00F56513" w:rsidRPr="00D87BB2" w:rsidRDefault="00F56513" w:rsidP="00F56513">
                                  <w:pPr>
                                    <w:jc w:val="center"/>
                                    <w:rPr>
                                      <w:color w:val="455F51" w:themeColor="text2"/>
                                      <w:sz w:val="21"/>
                                      <w:szCs w:val="21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7AD8307E" id="_x0000_s1027" alt="Decorative" style="width:17.95pt;height:24.5pt;rotation:90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346895,34734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" adj="-11796480,,5400" path="m2426,347348c2024,270140,402,77580,,372l346895,,2426,347348xe" fillcolor="#729928 [2404]" stroked="f" strokeweight="1pt">
                      <v:stroke joinstyle="miter"/>
                      <v:formulas/>
                      <v:path arrowok="t" o:connecttype="custom" o:connectlocs="1593,311173;0,333;227812,0;1593,311173" o:connectangles="0,0,0,0" textboxrect="0,0,346895,347348"/>
                      <v:textbox>
                        <w:txbxContent>
                          <w:p w14:paraId="16E3D7F3" w14:textId="77777777" w:rsidR="00F56513" w:rsidRPr="00D87BB2" w:rsidRDefault="00F56513" w:rsidP="00F56513">
                            <w:pPr>
                              <w:jc w:val="center"/>
                              <w:rPr>
                                <w:color w:val="455F51" w:themeColor="text2"/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7030" w:type="dxa"/>
            <w:gridSpan w:val="2"/>
          </w:tcPr>
          <w:p w14:paraId="715200E7" w14:textId="63BA6872" w:rsidR="005D15D4" w:rsidRPr="00D87BB2" w:rsidRDefault="474BF155" w:rsidP="454BABA0">
            <w:pPr>
              <w:rPr>
                <w:sz w:val="23"/>
                <w:szCs w:val="23"/>
              </w:rPr>
            </w:pPr>
            <w:r w:rsidRPr="00D87BB2">
              <w:rPr>
                <w:b/>
                <w:bCs/>
                <w:sz w:val="26"/>
                <w:szCs w:val="26"/>
                <w:u w:val="single"/>
              </w:rPr>
              <w:t>Bartender</w:t>
            </w:r>
            <w:r w:rsidR="005D15D4" w:rsidRPr="00D87BB2">
              <w:rPr>
                <w:sz w:val="21"/>
                <w:szCs w:val="21"/>
              </w:rPr>
              <w:br/>
            </w:r>
            <w:r w:rsidRPr="00D87BB2">
              <w:rPr>
                <w:i/>
                <w:iCs/>
                <w:sz w:val="23"/>
                <w:szCs w:val="23"/>
              </w:rPr>
              <w:t>Coasters Bar and Grill</w:t>
            </w:r>
            <w:r w:rsidRPr="00D87BB2">
              <w:rPr>
                <w:sz w:val="23"/>
                <w:szCs w:val="23"/>
              </w:rPr>
              <w:t xml:space="preserve"> — </w:t>
            </w:r>
            <w:r w:rsidR="6E9A8C49" w:rsidRPr="00D87BB2">
              <w:rPr>
                <w:sz w:val="23"/>
                <w:szCs w:val="23"/>
              </w:rPr>
              <w:t>Santa Cruz, CA</w:t>
            </w:r>
            <w:r w:rsidR="005D15D4" w:rsidRPr="00D87BB2">
              <w:rPr>
                <w:sz w:val="21"/>
                <w:szCs w:val="21"/>
              </w:rPr>
              <w:br/>
            </w:r>
            <w:r w:rsidRPr="00D87BB2">
              <w:rPr>
                <w:i/>
                <w:iCs/>
                <w:sz w:val="23"/>
                <w:szCs w:val="23"/>
              </w:rPr>
              <w:t>2018 – Present</w:t>
            </w:r>
          </w:p>
          <w:p w14:paraId="71F9A4F0" w14:textId="77777777" w:rsidR="005D15D4" w:rsidRPr="00D87BB2" w:rsidRDefault="005D15D4" w:rsidP="005D15D4">
            <w:pPr>
              <w:numPr>
                <w:ilvl w:val="0"/>
                <w:numId w:val="3"/>
              </w:numPr>
              <w:rPr>
                <w:sz w:val="23"/>
                <w:szCs w:val="23"/>
              </w:rPr>
            </w:pPr>
            <w:r w:rsidRPr="00D87BB2">
              <w:rPr>
                <w:sz w:val="23"/>
                <w:szCs w:val="23"/>
              </w:rPr>
              <w:t>Provide exceptional service to guests, ensuring a positive dining experience.</w:t>
            </w:r>
          </w:p>
          <w:p w14:paraId="11397151" w14:textId="77777777" w:rsidR="005D15D4" w:rsidRPr="00D87BB2" w:rsidRDefault="005D15D4" w:rsidP="005D15D4">
            <w:pPr>
              <w:numPr>
                <w:ilvl w:val="0"/>
                <w:numId w:val="3"/>
              </w:numPr>
              <w:rPr>
                <w:sz w:val="23"/>
                <w:szCs w:val="23"/>
              </w:rPr>
            </w:pPr>
            <w:r w:rsidRPr="00D87BB2">
              <w:rPr>
                <w:sz w:val="23"/>
                <w:szCs w:val="23"/>
              </w:rPr>
              <w:t>Mix and serve drinks according to recipes and customer preferences.</w:t>
            </w:r>
          </w:p>
          <w:p w14:paraId="3BC657E7" w14:textId="0B519989" w:rsidR="00F86AF3" w:rsidRPr="00D87BB2" w:rsidRDefault="005D15D4" w:rsidP="005D15D4">
            <w:pPr>
              <w:numPr>
                <w:ilvl w:val="0"/>
                <w:numId w:val="3"/>
              </w:numPr>
              <w:rPr>
                <w:sz w:val="23"/>
                <w:szCs w:val="23"/>
              </w:rPr>
            </w:pPr>
            <w:r w:rsidRPr="00D87BB2">
              <w:rPr>
                <w:sz w:val="23"/>
                <w:szCs w:val="23"/>
              </w:rPr>
              <w:t>Maintain cleanliness and organization of the bar area, including inventory management.</w:t>
            </w:r>
          </w:p>
          <w:p w14:paraId="2BD15F7E" w14:textId="77777777" w:rsidR="000A2DC2" w:rsidRPr="00D87BB2" w:rsidRDefault="000A2DC2" w:rsidP="009479B9">
            <w:pPr>
              <w:ind w:left="720"/>
              <w:rPr>
                <w:sz w:val="23"/>
                <w:szCs w:val="23"/>
              </w:rPr>
            </w:pPr>
          </w:p>
          <w:p w14:paraId="568BE321" w14:textId="171A660F" w:rsidR="005D15D4" w:rsidRPr="00D87BB2" w:rsidRDefault="474BF155" w:rsidP="454BABA0">
            <w:pPr>
              <w:rPr>
                <w:sz w:val="23"/>
                <w:szCs w:val="23"/>
              </w:rPr>
            </w:pPr>
            <w:r w:rsidRPr="00D87BB2">
              <w:rPr>
                <w:b/>
                <w:bCs/>
                <w:sz w:val="26"/>
                <w:szCs w:val="26"/>
                <w:u w:val="single"/>
              </w:rPr>
              <w:t xml:space="preserve">Glass Blower / </w:t>
            </w:r>
            <w:r w:rsidR="05C0DEB7" w:rsidRPr="00D87BB2">
              <w:rPr>
                <w:b/>
                <w:bCs/>
                <w:sz w:val="26"/>
                <w:szCs w:val="26"/>
                <w:u w:val="single"/>
              </w:rPr>
              <w:t>Manager</w:t>
            </w:r>
            <w:r w:rsidR="005D15D4" w:rsidRPr="00D87BB2">
              <w:rPr>
                <w:sz w:val="21"/>
                <w:szCs w:val="21"/>
              </w:rPr>
              <w:br/>
            </w:r>
            <w:r w:rsidRPr="00D87BB2">
              <w:rPr>
                <w:i/>
                <w:iCs/>
                <w:sz w:val="23"/>
                <w:szCs w:val="23"/>
              </w:rPr>
              <w:t>Hover Glass</w:t>
            </w:r>
            <w:r w:rsidRPr="00D87BB2">
              <w:rPr>
                <w:sz w:val="23"/>
                <w:szCs w:val="23"/>
              </w:rPr>
              <w:t xml:space="preserve"> — </w:t>
            </w:r>
            <w:r w:rsidR="6E9A8C49" w:rsidRPr="00D87BB2">
              <w:rPr>
                <w:sz w:val="23"/>
                <w:szCs w:val="23"/>
              </w:rPr>
              <w:t>Santa Cruz, CA</w:t>
            </w:r>
            <w:r w:rsidR="005D15D4" w:rsidRPr="00D87BB2">
              <w:rPr>
                <w:sz w:val="21"/>
                <w:szCs w:val="21"/>
              </w:rPr>
              <w:br/>
            </w:r>
            <w:r w:rsidR="141707C2" w:rsidRPr="00D87BB2">
              <w:rPr>
                <w:i/>
                <w:iCs/>
                <w:sz w:val="23"/>
                <w:szCs w:val="23"/>
              </w:rPr>
              <w:t>March</w:t>
            </w:r>
            <w:r w:rsidRPr="00D87BB2">
              <w:rPr>
                <w:i/>
                <w:iCs/>
                <w:sz w:val="23"/>
                <w:szCs w:val="23"/>
              </w:rPr>
              <w:t xml:space="preserve">, </w:t>
            </w:r>
            <w:r w:rsidR="141707C2" w:rsidRPr="00D87BB2">
              <w:rPr>
                <w:i/>
                <w:iCs/>
                <w:sz w:val="23"/>
                <w:szCs w:val="23"/>
              </w:rPr>
              <w:t>2017</w:t>
            </w:r>
            <w:r w:rsidRPr="00D87BB2">
              <w:rPr>
                <w:i/>
                <w:iCs/>
                <w:sz w:val="23"/>
                <w:szCs w:val="23"/>
              </w:rPr>
              <w:t xml:space="preserve"> – </w:t>
            </w:r>
            <w:r w:rsidR="141707C2" w:rsidRPr="00D87BB2">
              <w:rPr>
                <w:i/>
                <w:iCs/>
                <w:sz w:val="23"/>
                <w:szCs w:val="23"/>
              </w:rPr>
              <w:t>December</w:t>
            </w:r>
            <w:r w:rsidRPr="00D87BB2">
              <w:rPr>
                <w:i/>
                <w:iCs/>
                <w:sz w:val="23"/>
                <w:szCs w:val="23"/>
              </w:rPr>
              <w:t xml:space="preserve">, </w:t>
            </w:r>
            <w:r w:rsidR="7FE56641" w:rsidRPr="00D87BB2">
              <w:rPr>
                <w:i/>
                <w:iCs/>
                <w:sz w:val="23"/>
                <w:szCs w:val="23"/>
              </w:rPr>
              <w:t>2018</w:t>
            </w:r>
          </w:p>
          <w:p w14:paraId="4F955482" w14:textId="2243EF01" w:rsidR="005D15D4" w:rsidRPr="00D87BB2" w:rsidRDefault="474BF155" w:rsidP="454BABA0">
            <w:pPr>
              <w:numPr>
                <w:ilvl w:val="0"/>
                <w:numId w:val="4"/>
              </w:numPr>
              <w:rPr>
                <w:sz w:val="23"/>
                <w:szCs w:val="23"/>
              </w:rPr>
            </w:pPr>
            <w:r w:rsidRPr="00D87BB2">
              <w:rPr>
                <w:sz w:val="23"/>
                <w:szCs w:val="23"/>
              </w:rPr>
              <w:t>Served as second in charge at a company generating $500,000 in revenue.</w:t>
            </w:r>
          </w:p>
          <w:p w14:paraId="4D132758" w14:textId="5C8265C8" w:rsidR="454BABA0" w:rsidRPr="00D87BB2" w:rsidRDefault="474BF155" w:rsidP="00BA3D8F">
            <w:pPr>
              <w:numPr>
                <w:ilvl w:val="0"/>
                <w:numId w:val="4"/>
              </w:numPr>
              <w:rPr>
                <w:sz w:val="23"/>
                <w:szCs w:val="23"/>
              </w:rPr>
            </w:pPr>
            <w:r w:rsidRPr="00D87BB2">
              <w:rPr>
                <w:sz w:val="23"/>
                <w:szCs w:val="23"/>
              </w:rPr>
              <w:t>Operated various glass-blowing tools and equipment, ensuring safety and quality.</w:t>
            </w:r>
          </w:p>
          <w:p w14:paraId="12E458FE" w14:textId="77777777" w:rsidR="00616A68" w:rsidRPr="00D87BB2" w:rsidRDefault="00616A68" w:rsidP="005D15D4">
            <w:pPr>
              <w:rPr>
                <w:b/>
                <w:bCs/>
                <w:sz w:val="26"/>
                <w:szCs w:val="26"/>
                <w:u w:val="single"/>
              </w:rPr>
            </w:pPr>
          </w:p>
          <w:p w14:paraId="25FC3131" w14:textId="6FE68CFB" w:rsidR="005D15D4" w:rsidRPr="00D87BB2" w:rsidRDefault="005D15D4" w:rsidP="005D15D4">
            <w:pPr>
              <w:rPr>
                <w:sz w:val="23"/>
                <w:szCs w:val="23"/>
              </w:rPr>
            </w:pPr>
            <w:r w:rsidRPr="00D87BB2">
              <w:rPr>
                <w:b/>
                <w:bCs/>
                <w:sz w:val="26"/>
                <w:szCs w:val="26"/>
                <w:u w:val="single"/>
              </w:rPr>
              <w:t>Breakfast Server and Maintenance</w:t>
            </w:r>
            <w:r w:rsidRPr="00D87BB2">
              <w:rPr>
                <w:sz w:val="23"/>
                <w:szCs w:val="23"/>
              </w:rPr>
              <w:br/>
            </w:r>
            <w:r w:rsidRPr="00D87BB2">
              <w:rPr>
                <w:i/>
                <w:iCs/>
                <w:sz w:val="23"/>
                <w:szCs w:val="23"/>
              </w:rPr>
              <w:t>Marriott Hotel</w:t>
            </w:r>
            <w:r w:rsidRPr="00D87BB2">
              <w:rPr>
                <w:sz w:val="23"/>
                <w:szCs w:val="23"/>
              </w:rPr>
              <w:t xml:space="preserve"> — </w:t>
            </w:r>
            <w:r w:rsidR="00E91595" w:rsidRPr="00D87BB2">
              <w:rPr>
                <w:sz w:val="23"/>
                <w:szCs w:val="23"/>
              </w:rPr>
              <w:t>Santa Cruz</w:t>
            </w:r>
            <w:r w:rsidRPr="00D87BB2">
              <w:rPr>
                <w:sz w:val="23"/>
                <w:szCs w:val="23"/>
              </w:rPr>
              <w:t xml:space="preserve">, </w:t>
            </w:r>
            <w:r w:rsidR="00E91595" w:rsidRPr="00D87BB2">
              <w:rPr>
                <w:sz w:val="23"/>
                <w:szCs w:val="23"/>
              </w:rPr>
              <w:t>CA</w:t>
            </w:r>
            <w:r w:rsidRPr="00D87BB2">
              <w:rPr>
                <w:sz w:val="23"/>
                <w:szCs w:val="23"/>
              </w:rPr>
              <w:br/>
            </w:r>
            <w:r w:rsidRPr="00D87BB2">
              <w:rPr>
                <w:i/>
                <w:iCs/>
                <w:sz w:val="23"/>
                <w:szCs w:val="23"/>
              </w:rPr>
              <w:t>2015 – 2017</w:t>
            </w:r>
          </w:p>
          <w:p w14:paraId="56F7F366" w14:textId="77777777" w:rsidR="005D15D4" w:rsidRPr="00D87BB2" w:rsidRDefault="005D15D4" w:rsidP="005D15D4">
            <w:pPr>
              <w:numPr>
                <w:ilvl w:val="0"/>
                <w:numId w:val="5"/>
              </w:numPr>
              <w:rPr>
                <w:sz w:val="23"/>
                <w:szCs w:val="23"/>
              </w:rPr>
            </w:pPr>
            <w:r w:rsidRPr="00D87BB2">
              <w:rPr>
                <w:sz w:val="23"/>
                <w:szCs w:val="23"/>
              </w:rPr>
              <w:t>Provided excellent customer service to hotel guests during breakfast hours.</w:t>
            </w:r>
          </w:p>
          <w:p w14:paraId="01417EA7" w14:textId="77777777" w:rsidR="005D15D4" w:rsidRPr="00D87BB2" w:rsidRDefault="005D15D4" w:rsidP="005D15D4">
            <w:pPr>
              <w:numPr>
                <w:ilvl w:val="0"/>
                <w:numId w:val="5"/>
              </w:numPr>
              <w:rPr>
                <w:sz w:val="23"/>
                <w:szCs w:val="23"/>
              </w:rPr>
            </w:pPr>
            <w:r w:rsidRPr="00D87BB2">
              <w:rPr>
                <w:sz w:val="23"/>
                <w:szCs w:val="23"/>
              </w:rPr>
              <w:t>Assisted in setting up and maintaining the breakfast buffet area.</w:t>
            </w:r>
          </w:p>
          <w:p w14:paraId="470F324B" w14:textId="3A96D821" w:rsidR="00F86AF3" w:rsidRPr="00D87BB2" w:rsidRDefault="005D15D4" w:rsidP="008F117C">
            <w:pPr>
              <w:numPr>
                <w:ilvl w:val="0"/>
                <w:numId w:val="5"/>
              </w:numPr>
              <w:rPr>
                <w:sz w:val="23"/>
                <w:szCs w:val="23"/>
              </w:rPr>
            </w:pPr>
            <w:r w:rsidRPr="00D87BB2">
              <w:rPr>
                <w:sz w:val="23"/>
                <w:szCs w:val="23"/>
              </w:rPr>
              <w:t>Handled customer inquiries and resolved issues promptly.</w:t>
            </w:r>
          </w:p>
          <w:p w14:paraId="6D6F6278" w14:textId="77777777" w:rsidR="00C31917" w:rsidRPr="00D87BB2" w:rsidRDefault="00C31917" w:rsidP="008F117C">
            <w:pPr>
              <w:rPr>
                <w:b/>
                <w:bCs/>
                <w:sz w:val="26"/>
                <w:szCs w:val="26"/>
                <w:u w:val="single"/>
              </w:rPr>
            </w:pPr>
          </w:p>
          <w:p w14:paraId="5F585586" w14:textId="1D790706" w:rsidR="00F24677" w:rsidRPr="00D87BB2" w:rsidRDefault="00F24677" w:rsidP="008F117C">
            <w:pPr>
              <w:rPr>
                <w:sz w:val="21"/>
                <w:szCs w:val="21"/>
              </w:rPr>
            </w:pPr>
            <w:r w:rsidRPr="00D87BB2">
              <w:rPr>
                <w:b/>
                <w:bCs/>
                <w:sz w:val="26"/>
                <w:szCs w:val="26"/>
                <w:u w:val="single"/>
              </w:rPr>
              <w:t>Event Staff</w:t>
            </w:r>
            <w:r w:rsidRPr="00D87BB2">
              <w:rPr>
                <w:sz w:val="21"/>
                <w:szCs w:val="21"/>
              </w:rPr>
              <w:br/>
            </w:r>
            <w:r w:rsidRPr="00D87BB2">
              <w:rPr>
                <w:i/>
                <w:iCs/>
                <w:sz w:val="23"/>
                <w:szCs w:val="23"/>
              </w:rPr>
              <w:t>Hallcrest Vineyards and Santa Cruz Scrumpy Cider</w:t>
            </w:r>
            <w:r w:rsidR="000B67A1" w:rsidRPr="00D87BB2">
              <w:rPr>
                <w:sz w:val="23"/>
                <w:szCs w:val="23"/>
              </w:rPr>
              <w:t xml:space="preserve"> </w:t>
            </w:r>
            <w:r w:rsidR="00AA0642" w:rsidRPr="00D87BB2">
              <w:rPr>
                <w:sz w:val="23"/>
                <w:szCs w:val="23"/>
              </w:rPr>
              <w:t xml:space="preserve"> </w:t>
            </w:r>
            <w:r w:rsidRPr="00D87BB2">
              <w:rPr>
                <w:sz w:val="23"/>
                <w:szCs w:val="23"/>
              </w:rPr>
              <w:br/>
            </w:r>
            <w:r w:rsidRPr="00D87BB2">
              <w:rPr>
                <w:i/>
                <w:iCs/>
                <w:sz w:val="23"/>
                <w:szCs w:val="23"/>
              </w:rPr>
              <w:t>2012 – 2014</w:t>
            </w:r>
          </w:p>
          <w:p w14:paraId="5AD5CFF8" w14:textId="77777777" w:rsidR="00F24677" w:rsidRPr="00D87BB2" w:rsidRDefault="00F24677" w:rsidP="00F24677">
            <w:pPr>
              <w:numPr>
                <w:ilvl w:val="0"/>
                <w:numId w:val="8"/>
              </w:numPr>
              <w:rPr>
                <w:sz w:val="23"/>
                <w:szCs w:val="23"/>
              </w:rPr>
            </w:pPr>
            <w:r w:rsidRPr="00D87BB2">
              <w:rPr>
                <w:sz w:val="23"/>
                <w:szCs w:val="23"/>
              </w:rPr>
              <w:t>Represented the company at events such as the Scotts Valley Art and Wine Festival, Hops and Barley Festival, and Hardcore Cider Tour.</w:t>
            </w:r>
          </w:p>
          <w:p w14:paraId="7B0281CF" w14:textId="6C764202" w:rsidR="00D87BB2" w:rsidRPr="00D87BB2" w:rsidRDefault="00F24677" w:rsidP="00D87BB2">
            <w:pPr>
              <w:numPr>
                <w:ilvl w:val="0"/>
                <w:numId w:val="8"/>
              </w:numPr>
              <w:rPr>
                <w:sz w:val="21"/>
                <w:szCs w:val="21"/>
              </w:rPr>
            </w:pPr>
            <w:r w:rsidRPr="00D87BB2">
              <w:rPr>
                <w:sz w:val="23"/>
                <w:szCs w:val="23"/>
              </w:rPr>
              <w:t>Engaged with customers, providing information about products and promoting sales.</w:t>
            </w:r>
          </w:p>
        </w:tc>
      </w:tr>
    </w:tbl>
    <w:p w14:paraId="34440D11" w14:textId="7E03F130" w:rsidR="000A2DC2" w:rsidRPr="00D87BB2" w:rsidRDefault="000A2DC2" w:rsidP="008F117C">
      <w:pPr>
        <w:tabs>
          <w:tab w:val="left" w:pos="2338"/>
        </w:tabs>
        <w:rPr>
          <w:sz w:val="21"/>
          <w:szCs w:val="21"/>
        </w:rPr>
      </w:pPr>
    </w:p>
    <w:sectPr w:rsidR="000A2DC2" w:rsidRPr="00D87BB2" w:rsidSect="002A62AC">
      <w:pgSz w:w="12240" w:h="15840"/>
      <w:pgMar w:top="360" w:right="360" w:bottom="360" w:left="360" w:header="144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292F53" w14:textId="77777777" w:rsidR="006878C2" w:rsidRPr="00D87BB2" w:rsidRDefault="006878C2" w:rsidP="00C51CF5">
      <w:pPr>
        <w:rPr>
          <w:sz w:val="21"/>
          <w:szCs w:val="21"/>
        </w:rPr>
      </w:pPr>
      <w:r w:rsidRPr="00D87BB2">
        <w:rPr>
          <w:sz w:val="21"/>
          <w:szCs w:val="21"/>
        </w:rPr>
        <w:separator/>
      </w:r>
    </w:p>
  </w:endnote>
  <w:endnote w:type="continuationSeparator" w:id="0">
    <w:p w14:paraId="7B904688" w14:textId="77777777" w:rsidR="006878C2" w:rsidRPr="00D87BB2" w:rsidRDefault="006878C2" w:rsidP="00C51CF5">
      <w:pPr>
        <w:rPr>
          <w:sz w:val="21"/>
          <w:szCs w:val="21"/>
        </w:rPr>
      </w:pPr>
      <w:r w:rsidRPr="00D87BB2">
        <w:rPr>
          <w:sz w:val="21"/>
          <w:szCs w:val="21"/>
        </w:rPr>
        <w:continuationSeparator/>
      </w:r>
    </w:p>
  </w:endnote>
  <w:endnote w:type="continuationNotice" w:id="1">
    <w:p w14:paraId="2A2CC19D" w14:textId="77777777" w:rsidR="006878C2" w:rsidRPr="00D87BB2" w:rsidRDefault="006878C2">
      <w:pPr>
        <w:rPr>
          <w:sz w:val="21"/>
          <w:szCs w:val="21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HGGothicE">
    <w:charset w:val="80"/>
    <w:family w:val="modern"/>
    <w:pitch w:val="fixed"/>
    <w:sig w:usb0="E00002FF" w:usb1="2AC7EDFE" w:usb2="00000012" w:usb3="00000000" w:csb0="0002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HGSoeiKakugothicUB">
    <w:charset w:val="80"/>
    <w:family w:val="modern"/>
    <w:pitch w:val="fixed"/>
    <w:sig w:usb0="E00002FF" w:usb1="2AC7EDFE" w:usb2="00000012" w:usb3="00000000" w:csb0="0002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FFB1669" w14:textId="77777777" w:rsidR="006878C2" w:rsidRPr="00D87BB2" w:rsidRDefault="006878C2" w:rsidP="00C51CF5">
      <w:pPr>
        <w:rPr>
          <w:sz w:val="21"/>
          <w:szCs w:val="21"/>
        </w:rPr>
      </w:pPr>
      <w:r w:rsidRPr="00D87BB2">
        <w:rPr>
          <w:sz w:val="21"/>
          <w:szCs w:val="21"/>
        </w:rPr>
        <w:separator/>
      </w:r>
    </w:p>
  </w:footnote>
  <w:footnote w:type="continuationSeparator" w:id="0">
    <w:p w14:paraId="6D843DB3" w14:textId="77777777" w:rsidR="006878C2" w:rsidRPr="00D87BB2" w:rsidRDefault="006878C2" w:rsidP="00C51CF5">
      <w:pPr>
        <w:rPr>
          <w:sz w:val="21"/>
          <w:szCs w:val="21"/>
        </w:rPr>
      </w:pPr>
      <w:r w:rsidRPr="00D87BB2">
        <w:rPr>
          <w:sz w:val="21"/>
          <w:szCs w:val="21"/>
        </w:rPr>
        <w:continuationSeparator/>
      </w:r>
    </w:p>
  </w:footnote>
  <w:footnote w:type="continuationNotice" w:id="1">
    <w:p w14:paraId="7E020BB3" w14:textId="77777777" w:rsidR="006878C2" w:rsidRPr="00D87BB2" w:rsidRDefault="006878C2">
      <w:pPr>
        <w:rPr>
          <w:sz w:val="21"/>
          <w:szCs w:val="21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9"/>
    <w:multiLevelType w:val="singleLevel"/>
    <w:tmpl w:val="2190FD1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5FF3691"/>
    <w:multiLevelType w:val="multilevel"/>
    <w:tmpl w:val="345ACD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C4552D8"/>
    <w:multiLevelType w:val="multilevel"/>
    <w:tmpl w:val="E7A43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ECA7CA0"/>
    <w:multiLevelType w:val="multilevel"/>
    <w:tmpl w:val="B9E2A6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9BF3EAF"/>
    <w:multiLevelType w:val="multilevel"/>
    <w:tmpl w:val="1A1C12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828137D"/>
    <w:multiLevelType w:val="multilevel"/>
    <w:tmpl w:val="95DA6B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1D13D0E"/>
    <w:multiLevelType w:val="multilevel"/>
    <w:tmpl w:val="25048B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1CB61BF"/>
    <w:multiLevelType w:val="multilevel"/>
    <w:tmpl w:val="2A229F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66442211">
    <w:abstractNumId w:val="0"/>
  </w:num>
  <w:num w:numId="2" w16cid:durableId="1256981255">
    <w:abstractNumId w:val="3"/>
  </w:num>
  <w:num w:numId="3" w16cid:durableId="1430809875">
    <w:abstractNumId w:val="2"/>
  </w:num>
  <w:num w:numId="4" w16cid:durableId="882325630">
    <w:abstractNumId w:val="1"/>
  </w:num>
  <w:num w:numId="5" w16cid:durableId="2039429448">
    <w:abstractNumId w:val="4"/>
  </w:num>
  <w:num w:numId="6" w16cid:durableId="1283152715">
    <w:abstractNumId w:val="6"/>
  </w:num>
  <w:num w:numId="7" w16cid:durableId="160512599">
    <w:abstractNumId w:val="7"/>
  </w:num>
  <w:num w:numId="8" w16cid:durableId="158213334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5739"/>
    <w:rsid w:val="00033B74"/>
    <w:rsid w:val="000521EF"/>
    <w:rsid w:val="000645A1"/>
    <w:rsid w:val="00073FCB"/>
    <w:rsid w:val="0008357D"/>
    <w:rsid w:val="000A2DC2"/>
    <w:rsid w:val="000A3793"/>
    <w:rsid w:val="000A545F"/>
    <w:rsid w:val="000B67A1"/>
    <w:rsid w:val="000C44FC"/>
    <w:rsid w:val="000C5405"/>
    <w:rsid w:val="000E4D5F"/>
    <w:rsid w:val="000F0061"/>
    <w:rsid w:val="000F3BEA"/>
    <w:rsid w:val="00100450"/>
    <w:rsid w:val="0010079C"/>
    <w:rsid w:val="0010314C"/>
    <w:rsid w:val="00152743"/>
    <w:rsid w:val="00153B84"/>
    <w:rsid w:val="00177637"/>
    <w:rsid w:val="00196AAB"/>
    <w:rsid w:val="001A1030"/>
    <w:rsid w:val="001A4BFC"/>
    <w:rsid w:val="001A4D1A"/>
    <w:rsid w:val="001B0B3D"/>
    <w:rsid w:val="001E2174"/>
    <w:rsid w:val="00217627"/>
    <w:rsid w:val="002559D0"/>
    <w:rsid w:val="00257DB0"/>
    <w:rsid w:val="002673BC"/>
    <w:rsid w:val="00267B4B"/>
    <w:rsid w:val="002A62AC"/>
    <w:rsid w:val="002A7E26"/>
    <w:rsid w:val="0030222D"/>
    <w:rsid w:val="00302D9F"/>
    <w:rsid w:val="00350F7F"/>
    <w:rsid w:val="003635FA"/>
    <w:rsid w:val="003954C5"/>
    <w:rsid w:val="003A5E68"/>
    <w:rsid w:val="003A7C7C"/>
    <w:rsid w:val="003B0DB8"/>
    <w:rsid w:val="003D1493"/>
    <w:rsid w:val="003E118B"/>
    <w:rsid w:val="0040389B"/>
    <w:rsid w:val="00416D70"/>
    <w:rsid w:val="00431999"/>
    <w:rsid w:val="00443E2D"/>
    <w:rsid w:val="004443C3"/>
    <w:rsid w:val="004C54FB"/>
    <w:rsid w:val="004D4D43"/>
    <w:rsid w:val="004D5D41"/>
    <w:rsid w:val="004F30DC"/>
    <w:rsid w:val="00505E78"/>
    <w:rsid w:val="00545927"/>
    <w:rsid w:val="00554FA0"/>
    <w:rsid w:val="0056486E"/>
    <w:rsid w:val="00572086"/>
    <w:rsid w:val="00575305"/>
    <w:rsid w:val="00597871"/>
    <w:rsid w:val="005D0B05"/>
    <w:rsid w:val="005D15D4"/>
    <w:rsid w:val="005D47DE"/>
    <w:rsid w:val="005E28A5"/>
    <w:rsid w:val="005F0FE9"/>
    <w:rsid w:val="005F364E"/>
    <w:rsid w:val="00615397"/>
    <w:rsid w:val="00616A68"/>
    <w:rsid w:val="0062123A"/>
    <w:rsid w:val="006319A6"/>
    <w:rsid w:val="00635EF0"/>
    <w:rsid w:val="00642A57"/>
    <w:rsid w:val="00646E75"/>
    <w:rsid w:val="006605D4"/>
    <w:rsid w:val="00663587"/>
    <w:rsid w:val="00674798"/>
    <w:rsid w:val="00680B54"/>
    <w:rsid w:val="006822F8"/>
    <w:rsid w:val="006847FD"/>
    <w:rsid w:val="006878C2"/>
    <w:rsid w:val="00690B0A"/>
    <w:rsid w:val="006B41B4"/>
    <w:rsid w:val="006D409C"/>
    <w:rsid w:val="006E3B22"/>
    <w:rsid w:val="006F7A83"/>
    <w:rsid w:val="007161B3"/>
    <w:rsid w:val="007215DC"/>
    <w:rsid w:val="0073617B"/>
    <w:rsid w:val="007528C9"/>
    <w:rsid w:val="00753669"/>
    <w:rsid w:val="00776643"/>
    <w:rsid w:val="00797579"/>
    <w:rsid w:val="007A059B"/>
    <w:rsid w:val="007A6CF2"/>
    <w:rsid w:val="007B554C"/>
    <w:rsid w:val="007C65DC"/>
    <w:rsid w:val="007D0F5B"/>
    <w:rsid w:val="007F4DCD"/>
    <w:rsid w:val="00800388"/>
    <w:rsid w:val="00810FC1"/>
    <w:rsid w:val="00862972"/>
    <w:rsid w:val="00871ECC"/>
    <w:rsid w:val="00882E29"/>
    <w:rsid w:val="008B137D"/>
    <w:rsid w:val="008B3060"/>
    <w:rsid w:val="008F117C"/>
    <w:rsid w:val="008F290E"/>
    <w:rsid w:val="009055D2"/>
    <w:rsid w:val="00915FDD"/>
    <w:rsid w:val="0092346A"/>
    <w:rsid w:val="00942045"/>
    <w:rsid w:val="00944748"/>
    <w:rsid w:val="009479B9"/>
    <w:rsid w:val="0095047B"/>
    <w:rsid w:val="00964B9F"/>
    <w:rsid w:val="00975D2E"/>
    <w:rsid w:val="00980889"/>
    <w:rsid w:val="009B236F"/>
    <w:rsid w:val="009B59D2"/>
    <w:rsid w:val="009C570B"/>
    <w:rsid w:val="009F215D"/>
    <w:rsid w:val="009F3F7F"/>
    <w:rsid w:val="00A24017"/>
    <w:rsid w:val="00A43735"/>
    <w:rsid w:val="00A6019D"/>
    <w:rsid w:val="00A73BCA"/>
    <w:rsid w:val="00A75FCE"/>
    <w:rsid w:val="00A870EC"/>
    <w:rsid w:val="00A95739"/>
    <w:rsid w:val="00AA0642"/>
    <w:rsid w:val="00AA6BD9"/>
    <w:rsid w:val="00AB651B"/>
    <w:rsid w:val="00AC5509"/>
    <w:rsid w:val="00AF4EA4"/>
    <w:rsid w:val="00B01848"/>
    <w:rsid w:val="00B0669D"/>
    <w:rsid w:val="00B5142D"/>
    <w:rsid w:val="00B5785F"/>
    <w:rsid w:val="00B90CEF"/>
    <w:rsid w:val="00B95CEF"/>
    <w:rsid w:val="00B95D4D"/>
    <w:rsid w:val="00BA3D8F"/>
    <w:rsid w:val="00BA7E38"/>
    <w:rsid w:val="00BB464E"/>
    <w:rsid w:val="00BC75B7"/>
    <w:rsid w:val="00BD03C8"/>
    <w:rsid w:val="00C02235"/>
    <w:rsid w:val="00C05E7F"/>
    <w:rsid w:val="00C31917"/>
    <w:rsid w:val="00C51CF5"/>
    <w:rsid w:val="00C737C8"/>
    <w:rsid w:val="00C93686"/>
    <w:rsid w:val="00C93D20"/>
    <w:rsid w:val="00CA407F"/>
    <w:rsid w:val="00CA7A33"/>
    <w:rsid w:val="00CD5E9D"/>
    <w:rsid w:val="00CD7305"/>
    <w:rsid w:val="00D00A30"/>
    <w:rsid w:val="00D2762D"/>
    <w:rsid w:val="00D3031D"/>
    <w:rsid w:val="00D3400F"/>
    <w:rsid w:val="00D356C7"/>
    <w:rsid w:val="00D4007E"/>
    <w:rsid w:val="00D8438A"/>
    <w:rsid w:val="00D859D1"/>
    <w:rsid w:val="00D85F04"/>
    <w:rsid w:val="00D87BB2"/>
    <w:rsid w:val="00DB2C94"/>
    <w:rsid w:val="00DB6330"/>
    <w:rsid w:val="00DC1E0E"/>
    <w:rsid w:val="00DC4654"/>
    <w:rsid w:val="00DC71AE"/>
    <w:rsid w:val="00E55D74"/>
    <w:rsid w:val="00E604AE"/>
    <w:rsid w:val="00E67A6E"/>
    <w:rsid w:val="00E774C3"/>
    <w:rsid w:val="00E80DA0"/>
    <w:rsid w:val="00E8541C"/>
    <w:rsid w:val="00E91595"/>
    <w:rsid w:val="00EA0A28"/>
    <w:rsid w:val="00EE54D1"/>
    <w:rsid w:val="00EF1315"/>
    <w:rsid w:val="00F05B33"/>
    <w:rsid w:val="00F1581D"/>
    <w:rsid w:val="00F24677"/>
    <w:rsid w:val="00F3200A"/>
    <w:rsid w:val="00F420DB"/>
    <w:rsid w:val="00F56513"/>
    <w:rsid w:val="00F72DC6"/>
    <w:rsid w:val="00F74A12"/>
    <w:rsid w:val="00F77331"/>
    <w:rsid w:val="00F86AF3"/>
    <w:rsid w:val="00FA26A0"/>
    <w:rsid w:val="00FB1C04"/>
    <w:rsid w:val="00FB3871"/>
    <w:rsid w:val="00FC5CD1"/>
    <w:rsid w:val="00FD27BC"/>
    <w:rsid w:val="00FD438D"/>
    <w:rsid w:val="00FD5FCD"/>
    <w:rsid w:val="00FE21AF"/>
    <w:rsid w:val="03ECC40A"/>
    <w:rsid w:val="05C0DEB7"/>
    <w:rsid w:val="070860E0"/>
    <w:rsid w:val="07BECE42"/>
    <w:rsid w:val="09762EBA"/>
    <w:rsid w:val="0D765A21"/>
    <w:rsid w:val="0F4706C2"/>
    <w:rsid w:val="107B7DFD"/>
    <w:rsid w:val="12436E88"/>
    <w:rsid w:val="141707C2"/>
    <w:rsid w:val="15594C10"/>
    <w:rsid w:val="162C0E0A"/>
    <w:rsid w:val="197BB43D"/>
    <w:rsid w:val="1B8E47FE"/>
    <w:rsid w:val="1CA0AC9D"/>
    <w:rsid w:val="1D2A3776"/>
    <w:rsid w:val="1DB8A9AF"/>
    <w:rsid w:val="1EC9ADF4"/>
    <w:rsid w:val="1F497AB5"/>
    <w:rsid w:val="20A7885E"/>
    <w:rsid w:val="224E32AA"/>
    <w:rsid w:val="22AA1EB7"/>
    <w:rsid w:val="22CC7F7A"/>
    <w:rsid w:val="25702D92"/>
    <w:rsid w:val="29A790BF"/>
    <w:rsid w:val="29BA31B5"/>
    <w:rsid w:val="2B8DCDB1"/>
    <w:rsid w:val="3291C070"/>
    <w:rsid w:val="32AD981E"/>
    <w:rsid w:val="336E6053"/>
    <w:rsid w:val="3528CA6C"/>
    <w:rsid w:val="35691D05"/>
    <w:rsid w:val="35A1628D"/>
    <w:rsid w:val="3B6B860B"/>
    <w:rsid w:val="3E80A060"/>
    <w:rsid w:val="3EF8A2EB"/>
    <w:rsid w:val="407F56BC"/>
    <w:rsid w:val="4103EBE0"/>
    <w:rsid w:val="4179CF55"/>
    <w:rsid w:val="43B6BD83"/>
    <w:rsid w:val="454BABA0"/>
    <w:rsid w:val="45AC529D"/>
    <w:rsid w:val="46584252"/>
    <w:rsid w:val="474BF155"/>
    <w:rsid w:val="490E2E5D"/>
    <w:rsid w:val="4CB0D0D5"/>
    <w:rsid w:val="4CB3104F"/>
    <w:rsid w:val="4E3F6093"/>
    <w:rsid w:val="50AAEE7A"/>
    <w:rsid w:val="50AD84D4"/>
    <w:rsid w:val="50CEF764"/>
    <w:rsid w:val="5313BD10"/>
    <w:rsid w:val="55270056"/>
    <w:rsid w:val="56384065"/>
    <w:rsid w:val="574F7A6C"/>
    <w:rsid w:val="57B891C9"/>
    <w:rsid w:val="57C7C6A1"/>
    <w:rsid w:val="591C399C"/>
    <w:rsid w:val="5B9C11C0"/>
    <w:rsid w:val="5BA82D45"/>
    <w:rsid w:val="5DA4213D"/>
    <w:rsid w:val="5DCE7ACB"/>
    <w:rsid w:val="6241EA84"/>
    <w:rsid w:val="65576EA2"/>
    <w:rsid w:val="65BA654E"/>
    <w:rsid w:val="68587E6C"/>
    <w:rsid w:val="68AA779E"/>
    <w:rsid w:val="68AC2C49"/>
    <w:rsid w:val="6937FC51"/>
    <w:rsid w:val="69761409"/>
    <w:rsid w:val="6BE88020"/>
    <w:rsid w:val="6C612EB6"/>
    <w:rsid w:val="6C69E039"/>
    <w:rsid w:val="6E9A8C49"/>
    <w:rsid w:val="6F4D1FBA"/>
    <w:rsid w:val="6FE5F98E"/>
    <w:rsid w:val="75237D31"/>
    <w:rsid w:val="75D1D54B"/>
    <w:rsid w:val="75EE952F"/>
    <w:rsid w:val="7982E595"/>
    <w:rsid w:val="7C29E7DF"/>
    <w:rsid w:val="7F0694C3"/>
    <w:rsid w:val="7FE56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A72A0C4"/>
  <w14:defaultImageDpi w14:val="330"/>
  <w15:chartTrackingRefBased/>
  <w15:docId w15:val="{9DC2946B-8DE6-4D23-BD91-249DA19D0C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72086"/>
    <w:pPr>
      <w:ind w:right="360"/>
    </w:pPr>
    <w:rPr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AC5509"/>
    <w:pPr>
      <w:keepNext/>
      <w:keepLines/>
      <w:outlineLvl w:val="0"/>
    </w:pPr>
    <w:rPr>
      <w:rFonts w:asciiTheme="majorHAnsi" w:eastAsiaTheme="majorEastAsia" w:hAnsiTheme="majorHAnsi" w:cstheme="majorBidi"/>
      <w:caps/>
      <w:color w:val="FFFFFF" w:themeColor="background1"/>
      <w:sz w:val="48"/>
      <w:szCs w:val="32"/>
    </w:rPr>
  </w:style>
  <w:style w:type="paragraph" w:styleId="Heading2">
    <w:name w:val="heading 2"/>
    <w:basedOn w:val="Normal"/>
    <w:next w:val="Normal"/>
    <w:link w:val="Heading2Char"/>
    <w:uiPriority w:val="9"/>
    <w:qFormat/>
    <w:rsid w:val="00443E2D"/>
    <w:pPr>
      <w:keepNext/>
      <w:keepLines/>
      <w:pBdr>
        <w:bottom w:val="single" w:sz="8" w:space="1" w:color="99CB38" w:themeColor="accent1"/>
      </w:pBdr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aps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qFormat/>
    <w:rsid w:val="00C51CF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4C661A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443E2D"/>
    <w:rPr>
      <w:rFonts w:asciiTheme="majorHAnsi" w:eastAsiaTheme="majorEastAsia" w:hAnsiTheme="majorHAnsi" w:cstheme="majorBidi"/>
      <w:b/>
      <w:bCs/>
      <w:caps/>
      <w:sz w:val="26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443E2D"/>
    <w:pPr>
      <w:spacing w:after="300"/>
      <w:contextualSpacing/>
      <w:jc w:val="center"/>
    </w:pPr>
    <w:rPr>
      <w:rFonts w:asciiTheme="majorHAnsi" w:eastAsiaTheme="majorEastAsia" w:hAnsiTheme="majorHAnsi" w:cstheme="majorBidi"/>
      <w:caps/>
      <w:spacing w:val="5"/>
      <w:kern w:val="28"/>
      <w:sz w:val="7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443E2D"/>
    <w:rPr>
      <w:rFonts w:asciiTheme="majorHAnsi" w:eastAsiaTheme="majorEastAsia" w:hAnsiTheme="majorHAnsi" w:cstheme="majorBidi"/>
      <w:caps/>
      <w:spacing w:val="5"/>
      <w:kern w:val="28"/>
      <w:sz w:val="72"/>
      <w:szCs w:val="52"/>
    </w:rPr>
  </w:style>
  <w:style w:type="character" w:styleId="Emphasis">
    <w:name w:val="Emphasis"/>
    <w:basedOn w:val="DefaultParagraphFont"/>
    <w:uiPriority w:val="20"/>
    <w:qFormat/>
    <w:rsid w:val="00B90CEF"/>
    <w:rPr>
      <w:i/>
      <w:iCs/>
    </w:rPr>
  </w:style>
  <w:style w:type="paragraph" w:styleId="ListParagraph">
    <w:name w:val="List Paragraph"/>
    <w:basedOn w:val="Normal"/>
    <w:uiPriority w:val="34"/>
    <w:semiHidden/>
    <w:qFormat/>
    <w:rsid w:val="003B0DB8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C51CF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53B84"/>
  </w:style>
  <w:style w:type="paragraph" w:styleId="Footer">
    <w:name w:val="footer"/>
    <w:basedOn w:val="Normal"/>
    <w:link w:val="FooterChar"/>
    <w:uiPriority w:val="99"/>
    <w:semiHidden/>
    <w:rsid w:val="00C51CF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572086"/>
    <w:rPr>
      <w:sz w:val="2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72086"/>
    <w:rPr>
      <w:rFonts w:asciiTheme="majorHAnsi" w:eastAsiaTheme="majorEastAsia" w:hAnsiTheme="majorHAnsi" w:cstheme="majorBidi"/>
      <w:color w:val="4C661A" w:themeColor="accent1" w:themeShade="7F"/>
      <w:sz w:val="22"/>
    </w:rPr>
  </w:style>
  <w:style w:type="paragraph" w:styleId="Date">
    <w:name w:val="Date"/>
    <w:basedOn w:val="Normal"/>
    <w:next w:val="Normal"/>
    <w:link w:val="DateChar"/>
    <w:uiPriority w:val="99"/>
    <w:rsid w:val="00C51CF5"/>
    <w:rPr>
      <w:sz w:val="18"/>
      <w:szCs w:val="22"/>
    </w:rPr>
  </w:style>
  <w:style w:type="character" w:customStyle="1" w:styleId="DateChar">
    <w:name w:val="Date Char"/>
    <w:basedOn w:val="DefaultParagraphFont"/>
    <w:link w:val="Date"/>
    <w:uiPriority w:val="99"/>
    <w:rsid w:val="00C51CF5"/>
    <w:rPr>
      <w:sz w:val="18"/>
      <w:szCs w:val="22"/>
    </w:rPr>
  </w:style>
  <w:style w:type="character" w:styleId="Hyperlink">
    <w:name w:val="Hyperlink"/>
    <w:basedOn w:val="DefaultParagraphFont"/>
    <w:uiPriority w:val="99"/>
    <w:unhideWhenUsed/>
    <w:rsid w:val="00AC5509"/>
    <w:rPr>
      <w:color w:val="31521B" w:themeColor="accent2" w:themeShade="80"/>
      <w:u w:val="single"/>
    </w:rPr>
  </w:style>
  <w:style w:type="character" w:styleId="PlaceholderText">
    <w:name w:val="Placeholder Text"/>
    <w:basedOn w:val="DefaultParagraphFont"/>
    <w:uiPriority w:val="99"/>
    <w:semiHidden/>
    <w:rsid w:val="00C51CF5"/>
    <w:rPr>
      <w:color w:val="808080"/>
    </w:rPr>
  </w:style>
  <w:style w:type="paragraph" w:styleId="Subtitle">
    <w:name w:val="Subtitle"/>
    <w:basedOn w:val="Normal"/>
    <w:next w:val="Normal"/>
    <w:link w:val="SubtitleChar"/>
    <w:uiPriority w:val="11"/>
    <w:qFormat/>
    <w:rsid w:val="00443E2D"/>
    <w:pPr>
      <w:spacing w:after="360"/>
      <w:jc w:val="center"/>
    </w:pPr>
    <w:rPr>
      <w:spacing w:val="19"/>
      <w:w w:val="86"/>
      <w:sz w:val="32"/>
      <w:szCs w:val="28"/>
      <w:fitText w:val="2160" w:id="1744560130"/>
    </w:rPr>
  </w:style>
  <w:style w:type="character" w:customStyle="1" w:styleId="SubtitleChar">
    <w:name w:val="Subtitle Char"/>
    <w:basedOn w:val="DefaultParagraphFont"/>
    <w:link w:val="Subtitle"/>
    <w:uiPriority w:val="11"/>
    <w:rsid w:val="00443E2D"/>
    <w:rPr>
      <w:spacing w:val="19"/>
      <w:w w:val="86"/>
      <w:sz w:val="32"/>
      <w:szCs w:val="28"/>
      <w:fitText w:val="2160" w:id="1744560130"/>
    </w:rPr>
  </w:style>
  <w:style w:type="character" w:customStyle="1" w:styleId="Heading1Char">
    <w:name w:val="Heading 1 Char"/>
    <w:basedOn w:val="DefaultParagraphFont"/>
    <w:link w:val="Heading1"/>
    <w:uiPriority w:val="9"/>
    <w:rsid w:val="00AC5509"/>
    <w:rPr>
      <w:rFonts w:asciiTheme="majorHAnsi" w:eastAsiaTheme="majorEastAsia" w:hAnsiTheme="majorHAnsi" w:cstheme="majorBidi"/>
      <w:caps/>
      <w:color w:val="FFFFFF" w:themeColor="background1"/>
      <w:sz w:val="48"/>
      <w:szCs w:val="32"/>
    </w:rPr>
  </w:style>
  <w:style w:type="character" w:customStyle="1" w:styleId="UnresolvedMention1">
    <w:name w:val="Unresolved Mention1"/>
    <w:basedOn w:val="DefaultParagraphFont"/>
    <w:uiPriority w:val="99"/>
    <w:semiHidden/>
    <w:rsid w:val="005D47DE"/>
    <w:rPr>
      <w:color w:val="808080"/>
      <w:shd w:val="clear" w:color="auto" w:fill="E6E6E6"/>
    </w:rPr>
  </w:style>
  <w:style w:type="paragraph" w:customStyle="1" w:styleId="ProfileText">
    <w:name w:val="Profile Text"/>
    <w:basedOn w:val="Normal"/>
    <w:qFormat/>
    <w:rsid w:val="00443E2D"/>
  </w:style>
  <w:style w:type="paragraph" w:customStyle="1" w:styleId="ContactDetails">
    <w:name w:val="Contact Details"/>
    <w:basedOn w:val="Normal"/>
    <w:qFormat/>
    <w:rsid w:val="00443E2D"/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67B4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67B4B"/>
    <w:rPr>
      <w:rFonts w:ascii="Segoe UI" w:hAnsi="Segoe UI" w:cs="Segoe UI"/>
      <w:sz w:val="18"/>
      <w:szCs w:val="18"/>
    </w:rPr>
  </w:style>
  <w:style w:type="character" w:styleId="UnresolvedMention">
    <w:name w:val="Unresolved Mention"/>
    <w:basedOn w:val="DefaultParagraphFont"/>
    <w:uiPriority w:val="99"/>
    <w:semiHidden/>
    <w:unhideWhenUsed/>
    <w:rsid w:val="00615397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944748"/>
    <w:pPr>
      <w:spacing w:before="100" w:beforeAutospacing="1" w:after="100" w:afterAutospacing="1"/>
      <w:ind w:right="0"/>
    </w:pPr>
    <w:rPr>
      <w:rFonts w:ascii="Times New Roman" w:eastAsia="Times New Roman" w:hAnsi="Times New Roman" w:cs="Times New Roman"/>
      <w:sz w:val="24"/>
      <w:lang w:eastAsia="en-US"/>
    </w:rPr>
  </w:style>
  <w:style w:type="character" w:styleId="Strong">
    <w:name w:val="Strong"/>
    <w:basedOn w:val="DefaultParagraphFont"/>
    <w:uiPriority w:val="22"/>
    <w:qFormat/>
    <w:rsid w:val="0094474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22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56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1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24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53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81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P%20001\AppData\Roaming\Microsoft\Templates\Cubist%20resume.dotx" TargetMode="External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Franklin Gothic">
      <a:majorFont>
        <a:latin typeface="Franklin Gothic Medium" panose="020B0603020102020204"/>
        <a:ea typeface=""/>
        <a:cs typeface=""/>
        <a:font script="Jpan" typeface="HG創英角ｺﾞｼｯｸUB"/>
        <a:font script="Hang" typeface="돋움"/>
        <a:font script="Hans" typeface="隶书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Franklin Gothic Book" panose="020B0503020102020204"/>
        <a:ea typeface=""/>
        <a:cs typeface=""/>
        <a:font script="Jpan" typeface="HGｺﾞｼｯｸE"/>
        <a:font script="Hang" typeface="돋움"/>
        <a:font script="Hans" typeface="华文楷体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ac5aa5fe-1a03-46da-8242-17f36a565f2a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49348CA0A064B46A8D19162EF561D54" ma:contentTypeVersion="6" ma:contentTypeDescription="Create a new document." ma:contentTypeScope="" ma:versionID="f0398c0227313909405e19aaacbf4575">
  <xsd:schema xmlns:xsd="http://www.w3.org/2001/XMLSchema" xmlns:xs="http://www.w3.org/2001/XMLSchema" xmlns:p="http://schemas.microsoft.com/office/2006/metadata/properties" xmlns:ns3="ac5aa5fe-1a03-46da-8242-17f36a565f2a" targetNamespace="http://schemas.microsoft.com/office/2006/metadata/properties" ma:root="true" ma:fieldsID="a3a548142f8a21f09130882eaee8aab0" ns3:_="">
    <xsd:import namespace="ac5aa5fe-1a03-46da-8242-17f36a565f2a"/>
    <xsd:element name="properties">
      <xsd:complexType>
        <xsd:sequence>
          <xsd:element name="documentManagement">
            <xsd:complexType>
              <xsd:all>
                <xsd:element ref="ns3:MediaServiceDateTaken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aa5fe-1a03-46da-8242-17f36a565f2a" elementFormDefault="qualified">
    <xsd:import namespace="http://schemas.microsoft.com/office/2006/documentManagement/types"/>
    <xsd:import namespace="http://schemas.microsoft.com/office/infopath/2007/PartnerControls"/>
    <xsd:element name="MediaServiceDateTaken" ma:index="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_activity" ma:index="13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1ECB769-24DF-4C8E-B73C-3610BB00B925}">
  <ds:schemaRefs>
    <ds:schemaRef ds:uri="http://schemas.microsoft.com/office/2006/metadata/properties"/>
    <ds:schemaRef ds:uri="http://schemas.microsoft.com/office/infopath/2007/PartnerControls"/>
    <ds:schemaRef ds:uri="ac5aa5fe-1a03-46da-8242-17f36a565f2a"/>
  </ds:schemaRefs>
</ds:datastoreItem>
</file>

<file path=customXml/itemProps2.xml><?xml version="1.0" encoding="utf-8"?>
<ds:datastoreItem xmlns:ds="http://schemas.openxmlformats.org/officeDocument/2006/customXml" ds:itemID="{BD055826-10EC-467A-8328-E9EE5DD76ED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5aa5fe-1a03-46da-8242-17f36a565f2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DC8523B-DE6D-4008-9188-315A18022F8F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Cubist resume.dotx</Template>
  <TotalTime>4</TotalTime>
  <Pages>1</Pages>
  <Words>300</Words>
  <Characters>1713</Characters>
  <Application>Microsoft Office Word</Application>
  <DocSecurity>0</DocSecurity>
  <Lines>14</Lines>
  <Paragraphs>4</Paragraphs>
  <ScaleCrop>false</ScaleCrop>
  <Company/>
  <LinksUpToDate>false</LinksUpToDate>
  <CharactersWithSpaces>2009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CAP 001</dc:creator>
  <cp:keywords/>
  <dc:description/>
  <cp:lastModifiedBy>Kathy Kemp</cp:lastModifiedBy>
  <cp:revision>2</cp:revision>
  <cp:lastPrinted>2025-01-15T16:20:00Z</cp:lastPrinted>
  <dcterms:created xsi:type="dcterms:W3CDTF">2025-01-15T16:35:00Z</dcterms:created>
  <dcterms:modified xsi:type="dcterms:W3CDTF">2025-01-15T16:35:00Z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0x010100B49348CA0A064B46A8D19162EF561D54</vt:lpwstr>
  </property>
</Properties>
</file>